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97116" w14:textId="77777777" w:rsidR="004C6829" w:rsidRDefault="002A7B0E" w:rsidP="004C6829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2A7B0E">
        <w:rPr>
          <w:rFonts w:cs="Arial"/>
          <w:bCs/>
          <w:sz w:val="22"/>
          <w:szCs w:val="22"/>
        </w:rPr>
        <w:t>3GPP TSG-RAN WG4 Meeting # 10</w:t>
      </w:r>
      <w:r w:rsidR="00230295">
        <w:rPr>
          <w:rFonts w:cs="Arial"/>
          <w:bCs/>
          <w:sz w:val="22"/>
          <w:szCs w:val="22"/>
        </w:rPr>
        <w:t>2</w:t>
      </w:r>
      <w:r w:rsidRPr="002A7B0E">
        <w:rPr>
          <w:rFonts w:cs="Arial"/>
          <w:bCs/>
          <w:sz w:val="22"/>
          <w:szCs w:val="22"/>
        </w:rPr>
        <w:t xml:space="preserve">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33358" w:rsidRPr="00D33358">
        <w:rPr>
          <w:rFonts w:cs="Arial"/>
          <w:bCs/>
          <w:sz w:val="22"/>
          <w:szCs w:val="22"/>
        </w:rPr>
        <w:t>R4-2206537</w:t>
      </w:r>
    </w:p>
    <w:p w14:paraId="1E0643E1" w14:textId="5ADAC9B8" w:rsidR="00EB344B" w:rsidRPr="004C6829" w:rsidRDefault="00337D86" w:rsidP="004C682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37D86">
        <w:rPr>
          <w:sz w:val="22"/>
          <w:szCs w:val="22"/>
        </w:rPr>
        <w:t>Online Meeting, 21 February – 03 March 2022</w:t>
      </w:r>
    </w:p>
    <w:p w14:paraId="08D6E537" w14:textId="77777777" w:rsidR="004C6829" w:rsidRDefault="004C682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8F1521" w14:textId="3B92C6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D3B56" w:rsidRPr="00FD3B56">
        <w:rPr>
          <w:rFonts w:ascii="Arial" w:hAnsi="Arial" w:cs="Arial"/>
          <w:b/>
          <w:sz w:val="22"/>
          <w:szCs w:val="22"/>
        </w:rPr>
        <w:t>Reply LS on Maximum duration for DMRS bundling</w:t>
      </w:r>
    </w:p>
    <w:p w14:paraId="422A5440" w14:textId="3983CA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0EC3" w:rsidRPr="00FF0EC3">
        <w:rPr>
          <w:rFonts w:ascii="Arial" w:hAnsi="Arial" w:cs="Arial"/>
          <w:bCs/>
        </w:rPr>
        <w:t>R1-2200773</w:t>
      </w:r>
      <w:r w:rsidR="0082265D">
        <w:rPr>
          <w:rFonts w:ascii="Arial" w:hAnsi="Arial" w:cs="Arial"/>
          <w:bCs/>
        </w:rPr>
        <w:t>, (</w:t>
      </w:r>
      <w:r w:rsidR="00230295" w:rsidRPr="00230295">
        <w:rPr>
          <w:rFonts w:ascii="Arial" w:hAnsi="Arial" w:cs="Arial"/>
          <w:bCs/>
        </w:rPr>
        <w:t>R4-2203504</w:t>
      </w:r>
      <w:r w:rsidR="0082265D">
        <w:rPr>
          <w:rFonts w:ascii="Arial" w:hAnsi="Arial" w:cs="Arial"/>
          <w:bCs/>
        </w:rPr>
        <w:t>) “</w:t>
      </w:r>
      <w:r w:rsidR="004E0F91" w:rsidRPr="004E0F91">
        <w:rPr>
          <w:rFonts w:ascii="Arial" w:hAnsi="Arial" w:cs="Arial"/>
          <w:bCs/>
        </w:rPr>
        <w:t>LS on DMRS bundling for PUSCH and PUCCH</w:t>
      </w:r>
      <w:r w:rsidR="0082265D">
        <w:rPr>
          <w:rFonts w:ascii="Arial" w:hAnsi="Arial" w:cs="Arial"/>
          <w:bCs/>
        </w:rPr>
        <w:t>”, RAN1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770D731" w14:textId="4A41E7A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5798" w:rsidRPr="00B85798">
        <w:rPr>
          <w:rFonts w:ascii="Arial" w:hAnsi="Arial" w:cs="Arial"/>
          <w:b/>
          <w:bCs/>
          <w:sz w:val="22"/>
          <w:szCs w:val="22"/>
        </w:rPr>
        <w:t>NR_cov_enh</w:t>
      </w:r>
      <w:proofErr w:type="spellEnd"/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07968DF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798">
        <w:rPr>
          <w:rFonts w:ascii="Arial" w:hAnsi="Arial" w:cs="Arial"/>
          <w:b/>
          <w:bCs/>
          <w:sz w:val="22"/>
          <w:szCs w:val="22"/>
        </w:rPr>
        <w:t>RAN1</w:t>
      </w:r>
      <w:r w:rsidR="00637666">
        <w:rPr>
          <w:rFonts w:ascii="Arial" w:hAnsi="Arial" w:cs="Arial"/>
          <w:b/>
          <w:bCs/>
          <w:sz w:val="22"/>
          <w:szCs w:val="22"/>
        </w:rPr>
        <w:t>,</w:t>
      </w:r>
      <w:r w:rsidR="00637666" w:rsidRPr="00637666">
        <w:rPr>
          <w:rFonts w:ascii="Arial" w:hAnsi="Arial" w:cs="Arial"/>
          <w:b/>
          <w:bCs/>
          <w:sz w:val="22"/>
          <w:szCs w:val="22"/>
        </w:rPr>
        <w:t xml:space="preserve"> </w:t>
      </w:r>
      <w:r w:rsidR="00637666">
        <w:rPr>
          <w:rFonts w:ascii="Arial" w:hAnsi="Arial" w:cs="Arial"/>
          <w:b/>
          <w:bCs/>
          <w:sz w:val="22"/>
          <w:szCs w:val="22"/>
        </w:rPr>
        <w:t>RAN2</w:t>
      </w:r>
    </w:p>
    <w:p w14:paraId="653E067D" w14:textId="0AD921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F7E43">
        <w:rPr>
          <w:rFonts w:ascii="Arial" w:hAnsi="Arial" w:cs="Arial"/>
          <w:bCs/>
        </w:rPr>
        <w:t>Ville Vintola</w:t>
      </w:r>
    </w:p>
    <w:p w14:paraId="37061C6A" w14:textId="1E6162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21D8">
        <w:rPr>
          <w:rFonts w:ascii="Arial" w:hAnsi="Arial" w:cs="Arial"/>
          <w:bCs/>
          <w:color w:val="0000FF"/>
        </w:rPr>
        <w:t>vvintola@qti.qualcomm.com</w:t>
      </w:r>
    </w:p>
    <w:p w14:paraId="007CCCB4" w14:textId="049463B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1CB3034A" w:rsidR="00B97703" w:rsidRPr="00CC15AC" w:rsidRDefault="00B97703" w:rsidP="00CC15AC">
      <w:pPr>
        <w:pStyle w:val="List2"/>
        <w:spacing w:line="252" w:lineRule="auto"/>
        <w:ind w:left="321" w:hangingChars="160" w:hanging="321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8E1D34" w14:textId="77777777" w:rsidR="004449DB" w:rsidRPr="009E40D3" w:rsidRDefault="00F03A63" w:rsidP="00473C71">
      <w:pPr>
        <w:snapToGrid w:val="0"/>
        <w:spacing w:before="60" w:after="60"/>
        <w:rPr>
          <w:sz w:val="21"/>
          <w:szCs w:val="21"/>
          <w:lang w:val="en-US" w:eastAsia="zh-CN"/>
        </w:rPr>
      </w:pPr>
      <w:r w:rsidRPr="009E40D3">
        <w:rPr>
          <w:sz w:val="21"/>
          <w:szCs w:val="21"/>
          <w:lang w:val="en-US" w:eastAsia="zh-CN"/>
        </w:rPr>
        <w:t xml:space="preserve">In R1-2200773 </w:t>
      </w:r>
      <w:r w:rsidR="004449DB" w:rsidRPr="009E40D3">
        <w:rPr>
          <w:sz w:val="21"/>
          <w:szCs w:val="21"/>
          <w:lang w:val="en-US" w:eastAsia="zh-CN"/>
        </w:rPr>
        <w:t>R</w:t>
      </w:r>
      <w:r w:rsidRPr="009E40D3">
        <w:rPr>
          <w:sz w:val="21"/>
          <w:szCs w:val="21"/>
          <w:lang w:val="en-US" w:eastAsia="zh-CN"/>
        </w:rPr>
        <w:t>A</w:t>
      </w:r>
      <w:r w:rsidR="004449DB" w:rsidRPr="009E40D3">
        <w:rPr>
          <w:sz w:val="21"/>
          <w:szCs w:val="21"/>
          <w:lang w:val="en-US" w:eastAsia="zh-CN"/>
        </w:rPr>
        <w:t>N1</w:t>
      </w:r>
      <w:r w:rsidRPr="009E40D3">
        <w:rPr>
          <w:sz w:val="21"/>
          <w:szCs w:val="21"/>
          <w:lang w:val="en-US" w:eastAsia="zh-CN"/>
        </w:rPr>
        <w:t xml:space="preserve"> </w:t>
      </w:r>
      <w:r w:rsidR="004449DB" w:rsidRPr="009E40D3">
        <w:rPr>
          <w:sz w:val="21"/>
          <w:szCs w:val="21"/>
          <w:lang w:val="en-US" w:eastAsia="zh-CN"/>
        </w:rPr>
        <w:t>a</w:t>
      </w:r>
      <w:r w:rsidRPr="009E40D3">
        <w:rPr>
          <w:sz w:val="21"/>
          <w:szCs w:val="21"/>
          <w:lang w:val="en-US" w:eastAsia="zh-CN"/>
        </w:rPr>
        <w:t>sked a question</w:t>
      </w:r>
      <w:r w:rsidR="004449DB" w:rsidRPr="009E40D3">
        <w:rPr>
          <w:sz w:val="21"/>
          <w:szCs w:val="21"/>
          <w:lang w:val="en-US" w:eastAsia="zh-CN"/>
        </w:rPr>
        <w:t>:</w:t>
      </w:r>
      <w:r w:rsidRPr="009E40D3">
        <w:rPr>
          <w:sz w:val="21"/>
          <w:szCs w:val="21"/>
          <w:lang w:val="en-US" w:eastAsia="zh-CN"/>
        </w:rPr>
        <w:t xml:space="preserve"> </w:t>
      </w:r>
    </w:p>
    <w:p w14:paraId="55090FD4" w14:textId="79A8BE01" w:rsidR="00473C71" w:rsidRPr="00E77B91" w:rsidRDefault="00473C71" w:rsidP="00473C71">
      <w:pPr>
        <w:snapToGrid w:val="0"/>
        <w:spacing w:before="60" w:after="60"/>
        <w:rPr>
          <w:i/>
          <w:sz w:val="21"/>
          <w:szCs w:val="21"/>
        </w:rPr>
      </w:pPr>
      <w:r w:rsidRPr="00E77B91">
        <w:rPr>
          <w:i/>
          <w:sz w:val="21"/>
          <w:szCs w:val="21"/>
        </w:rPr>
        <w:t>RAN1 respectfully asks RAN4 to provide answer to the following question.</w:t>
      </w:r>
    </w:p>
    <w:p w14:paraId="57B11F31" w14:textId="292670F9" w:rsidR="00473C71" w:rsidRDefault="00473C71" w:rsidP="00473C71">
      <w:pPr>
        <w:numPr>
          <w:ilvl w:val="0"/>
          <w:numId w:val="5"/>
        </w:numPr>
        <w:overflowPunct/>
        <w:snapToGrid w:val="0"/>
        <w:spacing w:before="60" w:after="60"/>
        <w:textAlignment w:val="auto"/>
        <w:rPr>
          <w:bCs/>
          <w:i/>
          <w:sz w:val="21"/>
          <w:szCs w:val="21"/>
          <w:lang w:eastAsia="ja-JP"/>
        </w:rPr>
      </w:pPr>
      <w:r w:rsidRPr="00E77B91">
        <w:rPr>
          <w:bCs/>
          <w:i/>
          <w:sz w:val="21"/>
          <w:szCs w:val="21"/>
          <w:lang w:eastAsia="ja-JP"/>
        </w:rPr>
        <w:t>For extended CP, is 11-symbol the maximum length for the non-zero un-scheduled gap in-between the PUSCH transmission or PUCCH repetition, when UE is required to maintain power consistency and phase continuity?</w:t>
      </w:r>
    </w:p>
    <w:p w14:paraId="6EE752E9" w14:textId="21FB5513" w:rsidR="002833C7" w:rsidRPr="005630D2" w:rsidRDefault="002833C7" w:rsidP="00473C71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  <w:lang w:eastAsia="ja-JP"/>
        </w:rPr>
      </w:pPr>
      <w:r>
        <w:rPr>
          <w:bCs/>
          <w:iCs/>
          <w:sz w:val="21"/>
          <w:szCs w:val="21"/>
          <w:lang w:eastAsia="ja-JP"/>
        </w:rPr>
        <w:t xml:space="preserve">RAN4 </w:t>
      </w:r>
      <w:r w:rsidR="004449DB">
        <w:rPr>
          <w:bCs/>
          <w:iCs/>
          <w:sz w:val="21"/>
          <w:szCs w:val="21"/>
          <w:lang w:eastAsia="ja-JP"/>
        </w:rPr>
        <w:t xml:space="preserve">has concluded </w:t>
      </w:r>
      <w:r w:rsidR="005630D2">
        <w:rPr>
          <w:bCs/>
          <w:iCs/>
          <w:sz w:val="21"/>
          <w:szCs w:val="21"/>
          <w:lang w:eastAsia="ja-JP"/>
        </w:rPr>
        <w:t>that</w:t>
      </w:r>
      <w:r w:rsidRPr="00E77B91">
        <w:rPr>
          <w:rFonts w:hint="eastAsia"/>
          <w:sz w:val="21"/>
          <w:szCs w:val="21"/>
          <w:lang w:val="en-US" w:eastAsia="zh-CN"/>
        </w:rPr>
        <w:t xml:space="preserve"> f</w:t>
      </w:r>
      <w:r w:rsidRPr="00E77B91">
        <w:rPr>
          <w:sz w:val="21"/>
          <w:szCs w:val="21"/>
          <w:lang w:val="en-US" w:eastAsia="zh-CN"/>
        </w:rPr>
        <w:t>or extended CP, 11-symbol is the maximum length for the non-zero un-scheduled gap in-between the PUSCH transmission or PUCCH repetition, when UE is required to maintain power consistency and phase continuity.</w:t>
      </w:r>
    </w:p>
    <w:p w14:paraId="01E41EA7" w14:textId="2778B041" w:rsidR="00CB3B32" w:rsidRDefault="00CB3B32" w:rsidP="00473C71">
      <w:pPr>
        <w:overflowPunct/>
        <w:snapToGrid w:val="0"/>
        <w:spacing w:before="60" w:after="60"/>
        <w:textAlignment w:val="auto"/>
        <w:rPr>
          <w:sz w:val="21"/>
          <w:szCs w:val="21"/>
          <w:lang w:val="en-US" w:eastAsia="zh-CN"/>
        </w:rPr>
      </w:pPr>
    </w:p>
    <w:p w14:paraId="588E9F0E" w14:textId="081E8FDB" w:rsidR="00CB3B32" w:rsidRPr="00CB3B32" w:rsidRDefault="00CB3B32" w:rsidP="00CB3B32">
      <w:pPr>
        <w:overflowPunct/>
        <w:snapToGrid w:val="0"/>
        <w:spacing w:before="60" w:after="60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Additionally, RAN4 has discussed the maximum duration and f</w:t>
      </w:r>
      <w:r w:rsidRPr="00CB3B32">
        <w:rPr>
          <w:bCs/>
          <w:iCs/>
          <w:sz w:val="21"/>
          <w:szCs w:val="21"/>
          <w:lang w:eastAsia="ja-JP"/>
        </w:rPr>
        <w:t>rom RAN4 perspective, it is concluded that for per band UE capability on length of maximum duration, the set of values of duration lengths for FDD are {4, 8, 16, 32} slots.</w:t>
      </w:r>
    </w:p>
    <w:p w14:paraId="7278D218" w14:textId="77777777" w:rsidR="00CB3B32" w:rsidRPr="00CB3B32" w:rsidRDefault="00CB3B32" w:rsidP="00CB3B32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  <w:lang w:eastAsia="ja-JP"/>
        </w:rPr>
      </w:pPr>
      <w:r w:rsidRPr="00CB3B32">
        <w:rPr>
          <w:bCs/>
          <w:iCs/>
          <w:sz w:val="21"/>
          <w:szCs w:val="21"/>
          <w:lang w:eastAsia="ja-JP"/>
        </w:rPr>
        <w:t>Meanwhile, RAN4 will not define the requirements with 32 slots for FDD in Rel-17.</w:t>
      </w:r>
    </w:p>
    <w:p w14:paraId="4D80B3C1" w14:textId="2020E625" w:rsidR="00CB3B32" w:rsidRPr="00473C71" w:rsidRDefault="00CB3B32" w:rsidP="00CB3B32">
      <w:pPr>
        <w:overflowPunct/>
        <w:snapToGrid w:val="0"/>
        <w:spacing w:before="60" w:after="60"/>
        <w:textAlignment w:val="auto"/>
        <w:rPr>
          <w:bCs/>
          <w:iCs/>
          <w:sz w:val="21"/>
          <w:szCs w:val="21"/>
          <w:lang w:eastAsia="ja-JP"/>
        </w:rPr>
      </w:pPr>
      <w:r w:rsidRPr="00CB3B32">
        <w:rPr>
          <w:bCs/>
          <w:iCs/>
          <w:sz w:val="21"/>
          <w:szCs w:val="21"/>
          <w:lang w:eastAsia="ja-JP"/>
        </w:rPr>
        <w:t>In RAN4 understanding, the final conclusion on the set of values for UE capability reporting is up to RAN1 to decide.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4B9D9B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RAN1 and RAN2</w:t>
      </w:r>
      <w:r>
        <w:rPr>
          <w:rFonts w:ascii="Arial" w:hAnsi="Arial" w:cs="Arial"/>
          <w:b/>
        </w:rPr>
        <w:t xml:space="preserve"> </w:t>
      </w:r>
    </w:p>
    <w:p w14:paraId="1213EFDF" w14:textId="44C4744E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 xml:space="preserve">asks RAN1 and RAN2 to take the above information in 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C86DB2" w14:textId="2F8D2ABC" w:rsidR="002F1940" w:rsidRDefault="00CC15AC" w:rsidP="00CC15AC">
      <w:r>
        <w:t>RAN4#103-e</w:t>
      </w:r>
      <w:r>
        <w:tab/>
        <w:t xml:space="preserve">2022-05-16 </w:t>
      </w:r>
      <w:r w:rsidR="00D33358">
        <w:t xml:space="preserve">- </w:t>
      </w:r>
      <w:r>
        <w:t xml:space="preserve">2022-05-27 </w:t>
      </w:r>
      <w:r w:rsidR="00937729">
        <w:tab/>
      </w:r>
      <w:r w:rsidR="00937729">
        <w:tab/>
      </w:r>
      <w:r>
        <w:t>Electronic</w:t>
      </w:r>
    </w:p>
    <w:p w14:paraId="698939E8" w14:textId="481D853C" w:rsidR="00DD5A44" w:rsidRPr="002F1940" w:rsidRDefault="00937729" w:rsidP="00937729">
      <w:r>
        <w:t>RAN4#104</w:t>
      </w:r>
      <w:r>
        <w:tab/>
        <w:t xml:space="preserve">2022-08-22 </w:t>
      </w:r>
      <w:r w:rsidR="00D33358">
        <w:t xml:space="preserve">- </w:t>
      </w:r>
      <w:r>
        <w:t xml:space="preserve">2022-08-26 </w:t>
      </w:r>
      <w:r>
        <w:tab/>
      </w:r>
      <w:r>
        <w:tab/>
        <w:t>Toulouse, FR</w:t>
      </w:r>
    </w:p>
    <w:sectPr w:rsidR="00DD5A4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66422" w14:textId="77777777" w:rsidR="00063554" w:rsidRDefault="00063554">
      <w:pPr>
        <w:spacing w:after="0"/>
      </w:pPr>
      <w:r>
        <w:separator/>
      </w:r>
    </w:p>
  </w:endnote>
  <w:endnote w:type="continuationSeparator" w:id="0">
    <w:p w14:paraId="72D79373" w14:textId="77777777" w:rsidR="00063554" w:rsidRDefault="00063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48445" w14:textId="77777777" w:rsidR="00063554" w:rsidRDefault="00063554">
      <w:pPr>
        <w:spacing w:after="0"/>
      </w:pPr>
      <w:r>
        <w:separator/>
      </w:r>
    </w:p>
  </w:footnote>
  <w:footnote w:type="continuationSeparator" w:id="0">
    <w:p w14:paraId="477232B1" w14:textId="77777777" w:rsidR="00063554" w:rsidRDefault="000635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A4223"/>
    <w:multiLevelType w:val="multilevel"/>
    <w:tmpl w:val="108A4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A2A"/>
    <w:rsid w:val="00063554"/>
    <w:rsid w:val="000800CA"/>
    <w:rsid w:val="000D0E5F"/>
    <w:rsid w:val="000F6242"/>
    <w:rsid w:val="00136CEE"/>
    <w:rsid w:val="00217A02"/>
    <w:rsid w:val="00230295"/>
    <w:rsid w:val="002604C3"/>
    <w:rsid w:val="002833C7"/>
    <w:rsid w:val="002A7B0E"/>
    <w:rsid w:val="002F1940"/>
    <w:rsid w:val="00337D86"/>
    <w:rsid w:val="00383545"/>
    <w:rsid w:val="00433500"/>
    <w:rsid w:val="00433F71"/>
    <w:rsid w:val="00440D43"/>
    <w:rsid w:val="004449DB"/>
    <w:rsid w:val="00473C71"/>
    <w:rsid w:val="00476E11"/>
    <w:rsid w:val="004C49E6"/>
    <w:rsid w:val="004C6829"/>
    <w:rsid w:val="004E0F91"/>
    <w:rsid w:val="004E3939"/>
    <w:rsid w:val="005630D2"/>
    <w:rsid w:val="006140E4"/>
    <w:rsid w:val="00622B9D"/>
    <w:rsid w:val="00637666"/>
    <w:rsid w:val="006C3A26"/>
    <w:rsid w:val="00707CBE"/>
    <w:rsid w:val="007F4F92"/>
    <w:rsid w:val="0082265D"/>
    <w:rsid w:val="008518E1"/>
    <w:rsid w:val="00854CD5"/>
    <w:rsid w:val="008739E7"/>
    <w:rsid w:val="00881A8A"/>
    <w:rsid w:val="008D772F"/>
    <w:rsid w:val="008F55DC"/>
    <w:rsid w:val="00937729"/>
    <w:rsid w:val="00937876"/>
    <w:rsid w:val="009442EF"/>
    <w:rsid w:val="0099764C"/>
    <w:rsid w:val="009E40D3"/>
    <w:rsid w:val="00A436CE"/>
    <w:rsid w:val="00AC5FBD"/>
    <w:rsid w:val="00B112DE"/>
    <w:rsid w:val="00B85798"/>
    <w:rsid w:val="00B97703"/>
    <w:rsid w:val="00BC46CF"/>
    <w:rsid w:val="00CB3B32"/>
    <w:rsid w:val="00CC15AC"/>
    <w:rsid w:val="00CF6087"/>
    <w:rsid w:val="00CF7E43"/>
    <w:rsid w:val="00D33358"/>
    <w:rsid w:val="00D709F3"/>
    <w:rsid w:val="00DA25FD"/>
    <w:rsid w:val="00DB366D"/>
    <w:rsid w:val="00DD5A44"/>
    <w:rsid w:val="00E0376B"/>
    <w:rsid w:val="00EB344B"/>
    <w:rsid w:val="00EE21D8"/>
    <w:rsid w:val="00F03A63"/>
    <w:rsid w:val="00FD3B56"/>
    <w:rsid w:val="00FF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551D9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</cp:lastModifiedBy>
  <cp:revision>3</cp:revision>
  <cp:lastPrinted>2002-04-23T07:10:00Z</cp:lastPrinted>
  <dcterms:created xsi:type="dcterms:W3CDTF">2022-02-28T17:55:00Z</dcterms:created>
  <dcterms:modified xsi:type="dcterms:W3CDTF">2022-02-28T17:55:00Z</dcterms:modified>
</cp:coreProperties>
</file>